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EF8F85" w14:textId="77777777" w:rsidR="00D77BA8" w:rsidRDefault="00D77BA8" w:rsidP="00D77BA8">
      <w:pPr>
        <w:ind w:right="9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Henry MASSY</w:t>
      </w:r>
      <w:r>
        <w:rPr>
          <w:rFonts w:ascii="Times New Roman" w:hAnsi="Times New Roman" w:cs="Times New Roman"/>
          <w:sz w:val="24"/>
          <w:szCs w:val="24"/>
        </w:rPr>
        <w:t xml:space="preserve">     (fl.1478)</w:t>
      </w:r>
    </w:p>
    <w:p w14:paraId="4861CF16" w14:textId="77777777" w:rsidR="00D77BA8" w:rsidRDefault="00D77BA8" w:rsidP="00D77BA8">
      <w:pPr>
        <w:ind w:right="9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 Goldsmith.</w:t>
      </w:r>
    </w:p>
    <w:p w14:paraId="6B525CE0" w14:textId="77777777" w:rsidR="00D77BA8" w:rsidRDefault="00D77BA8" w:rsidP="00D77BA8">
      <w:pPr>
        <w:ind w:right="946"/>
        <w:rPr>
          <w:rFonts w:ascii="Times New Roman" w:hAnsi="Times New Roman" w:cs="Times New Roman"/>
          <w:sz w:val="24"/>
          <w:szCs w:val="24"/>
        </w:rPr>
      </w:pPr>
    </w:p>
    <w:p w14:paraId="51C1EE11" w14:textId="1EC7C039" w:rsidR="00D77BA8" w:rsidRDefault="00D77BA8" w:rsidP="00D77BA8">
      <w:pPr>
        <w:ind w:right="946"/>
        <w:rPr>
          <w:rFonts w:ascii="Times New Roman" w:hAnsi="Times New Roman" w:cs="Times New Roman"/>
          <w:sz w:val="24"/>
          <w:szCs w:val="24"/>
        </w:rPr>
      </w:pPr>
    </w:p>
    <w:p w14:paraId="7C9AE27C" w14:textId="77777777" w:rsidR="00370266" w:rsidRDefault="00370266" w:rsidP="0037026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Jan.1478</w:t>
      </w:r>
      <w:r>
        <w:rPr>
          <w:rFonts w:ascii="Times New Roman" w:hAnsi="Times New Roman" w:cs="Times New Roman"/>
          <w:sz w:val="24"/>
          <w:szCs w:val="24"/>
        </w:rPr>
        <w:tab/>
        <w:t>Gift of his goods and chattels to John Elryngton of Hackey(q.v.), John</w:t>
      </w:r>
    </w:p>
    <w:p w14:paraId="5CEFA68E" w14:textId="77777777" w:rsidR="00370266" w:rsidRDefault="00370266" w:rsidP="0037026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Barker of London, goldsmith(q.v.), and Richard Massy of London,</w:t>
      </w:r>
    </w:p>
    <w:p w14:paraId="7025FE54" w14:textId="70D58AFF" w:rsidR="00370266" w:rsidRDefault="00370266" w:rsidP="00370266">
      <w:pPr>
        <w:ind w:right="9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goldsmith(q.v.).     (C.C.R. 1476-85 pp.93-4)</w:t>
      </w:r>
    </w:p>
    <w:p w14:paraId="17D6E336" w14:textId="77777777" w:rsidR="00D77BA8" w:rsidRDefault="00D77BA8" w:rsidP="00D77BA8">
      <w:pPr>
        <w:ind w:right="9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Apr.1478</w:t>
      </w:r>
      <w:r>
        <w:rPr>
          <w:rFonts w:ascii="Times New Roman" w:hAnsi="Times New Roman" w:cs="Times New Roman"/>
          <w:sz w:val="24"/>
          <w:szCs w:val="24"/>
        </w:rPr>
        <w:tab/>
        <w:t>Pardoned of all offences committed by him before 21 March.</w:t>
      </w:r>
    </w:p>
    <w:p w14:paraId="29D74AB6" w14:textId="77777777" w:rsidR="00D77BA8" w:rsidRDefault="00D77BA8" w:rsidP="00D77BA8">
      <w:pPr>
        <w:ind w:right="9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(C.P.R. 1476-85 p.89)</w:t>
      </w:r>
    </w:p>
    <w:p w14:paraId="4359F585" w14:textId="77777777" w:rsidR="00D77BA8" w:rsidRDefault="00D77BA8" w:rsidP="00D77BA8">
      <w:pPr>
        <w:ind w:right="946"/>
        <w:rPr>
          <w:rFonts w:ascii="Times New Roman" w:hAnsi="Times New Roman" w:cs="Times New Roman"/>
          <w:sz w:val="24"/>
          <w:szCs w:val="24"/>
        </w:rPr>
      </w:pPr>
    </w:p>
    <w:p w14:paraId="6D2CBB24" w14:textId="77777777" w:rsidR="00D77BA8" w:rsidRDefault="00D77BA8" w:rsidP="00D77BA8">
      <w:pPr>
        <w:ind w:right="946"/>
        <w:rPr>
          <w:rFonts w:ascii="Times New Roman" w:hAnsi="Times New Roman" w:cs="Times New Roman"/>
          <w:sz w:val="24"/>
          <w:szCs w:val="24"/>
        </w:rPr>
      </w:pPr>
    </w:p>
    <w:p w14:paraId="68144D63" w14:textId="79F59B16" w:rsidR="00D77BA8" w:rsidRDefault="00D77BA8" w:rsidP="00D77BA8">
      <w:pPr>
        <w:ind w:right="9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March 2021</w:t>
      </w:r>
    </w:p>
    <w:p w14:paraId="5E4B8D42" w14:textId="5836B599" w:rsidR="00370266" w:rsidRPr="00D600F2" w:rsidRDefault="00370266" w:rsidP="00D77BA8">
      <w:pPr>
        <w:ind w:right="9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August 2021</w:t>
      </w:r>
    </w:p>
    <w:p w14:paraId="39A551E6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4365A7" w14:textId="77777777" w:rsidR="00D77BA8" w:rsidRDefault="00D77BA8" w:rsidP="009139A6">
      <w:r>
        <w:separator/>
      </w:r>
    </w:p>
  </w:endnote>
  <w:endnote w:type="continuationSeparator" w:id="0">
    <w:p w14:paraId="12E09975" w14:textId="77777777" w:rsidR="00D77BA8" w:rsidRDefault="00D77BA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3299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A30D4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CBEB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43B388" w14:textId="77777777" w:rsidR="00D77BA8" w:rsidRDefault="00D77BA8" w:rsidP="009139A6">
      <w:r>
        <w:separator/>
      </w:r>
    </w:p>
  </w:footnote>
  <w:footnote w:type="continuationSeparator" w:id="0">
    <w:p w14:paraId="650EA107" w14:textId="77777777" w:rsidR="00D77BA8" w:rsidRDefault="00D77BA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231A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D55D2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A05F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BA8"/>
    <w:rsid w:val="000666E0"/>
    <w:rsid w:val="002510B7"/>
    <w:rsid w:val="00370266"/>
    <w:rsid w:val="005C130B"/>
    <w:rsid w:val="00826F5C"/>
    <w:rsid w:val="009139A6"/>
    <w:rsid w:val="009448BB"/>
    <w:rsid w:val="00A3176C"/>
    <w:rsid w:val="00BA00AB"/>
    <w:rsid w:val="00D77BA8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D670B1"/>
  <w15:chartTrackingRefBased/>
  <w15:docId w15:val="{8035A94A-F775-4D74-8519-2447DE568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7BA8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55</Words>
  <Characters>318</Characters>
  <Application>Microsoft Office Word</Application>
  <DocSecurity>0</DocSecurity>
  <Lines>2</Lines>
  <Paragraphs>1</Paragraphs>
  <ScaleCrop>false</ScaleCrop>
  <Company/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2021-03-10T17:29:00Z</dcterms:created>
  <dcterms:modified xsi:type="dcterms:W3CDTF">2021-08-12T09:16:00Z</dcterms:modified>
</cp:coreProperties>
</file>